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27DAA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RESON</w:t>
      </w:r>
      <w:r>
        <w:rPr>
          <w:rFonts w:ascii="Times New Roman" w:hAnsi="Times New Roman" w:cs="Times New Roman"/>
          <w:sz w:val="24"/>
          <w:szCs w:val="24"/>
        </w:rPr>
        <w:t xml:space="preserve">      (fl.1406)</w:t>
      </w:r>
    </w:p>
    <w:p w14:paraId="6D8BB002" w14:textId="7CE9097D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Blandford</w:t>
      </w:r>
      <w:r w:rsidR="00B91E03">
        <w:rPr>
          <w:rFonts w:ascii="Times New Roman" w:hAnsi="Times New Roman" w:cs="Times New Roman"/>
          <w:sz w:val="24"/>
          <w:szCs w:val="24"/>
        </w:rPr>
        <w:t xml:space="preserve"> Forum.</w:t>
      </w:r>
    </w:p>
    <w:p w14:paraId="22EC20FC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BA1885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B9045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02EA5467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72B4A2C5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the taxes of a fifteenth and a tenth.</w:t>
      </w:r>
    </w:p>
    <w:p w14:paraId="16D557FB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119CFEB2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E3A338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F969CC" w14:textId="77777777" w:rsidR="00964A57" w:rsidRDefault="00964A57" w:rsidP="00964A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2021</w:t>
      </w:r>
    </w:p>
    <w:p w14:paraId="345C71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8C8B8" w14:textId="77777777" w:rsidR="00964A57" w:rsidRDefault="00964A57" w:rsidP="009139A6">
      <w:r>
        <w:separator/>
      </w:r>
    </w:p>
  </w:endnote>
  <w:endnote w:type="continuationSeparator" w:id="0">
    <w:p w14:paraId="4416313E" w14:textId="77777777" w:rsidR="00964A57" w:rsidRDefault="00964A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596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A46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19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2396" w14:textId="77777777" w:rsidR="00964A57" w:rsidRDefault="00964A57" w:rsidP="009139A6">
      <w:r>
        <w:separator/>
      </w:r>
    </w:p>
  </w:footnote>
  <w:footnote w:type="continuationSeparator" w:id="0">
    <w:p w14:paraId="355A42D5" w14:textId="77777777" w:rsidR="00964A57" w:rsidRDefault="00964A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90A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341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28F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A57"/>
    <w:rsid w:val="000666E0"/>
    <w:rsid w:val="002510B7"/>
    <w:rsid w:val="005C130B"/>
    <w:rsid w:val="00826F5C"/>
    <w:rsid w:val="009139A6"/>
    <w:rsid w:val="009448BB"/>
    <w:rsid w:val="00964A57"/>
    <w:rsid w:val="00A3176C"/>
    <w:rsid w:val="00AE65F8"/>
    <w:rsid w:val="00B91E03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9F0E3"/>
  <w15:chartTrackingRefBased/>
  <w15:docId w15:val="{D68745E7-1FF9-4487-AE6E-BD17353A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2021-10-26T07:06:00Z</dcterms:created>
  <dcterms:modified xsi:type="dcterms:W3CDTF">2021-10-26T07:08:00Z</dcterms:modified>
</cp:coreProperties>
</file>